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E62DA65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99457F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71E2353" w14:textId="77777777" w:rsidR="0099457F" w:rsidRPr="002040C7" w:rsidRDefault="0099457F" w:rsidP="0099457F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A3DEF4E" w14:textId="77777777" w:rsidR="0099457F" w:rsidRPr="002040C7" w:rsidRDefault="0099457F" w:rsidP="0099457F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5128077" w14:textId="77777777" w:rsidR="0099457F" w:rsidRPr="002040C7" w:rsidRDefault="0099457F" w:rsidP="0099457F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11D73C1C" w:rsidR="00B67D39" w:rsidRPr="006B56FD" w:rsidRDefault="0099457F" w:rsidP="0099457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619C39E4" w:rsidR="000D24FD" w:rsidRPr="000D24FD" w:rsidRDefault="000D24FD" w:rsidP="00281C0D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477B4A" w:rsidRPr="00477B4A">
        <w:rPr>
          <w:rFonts w:cstheme="minorHAnsi"/>
          <w:lang w:eastAsia="pl-PL"/>
        </w:rPr>
        <w:t>POST/DYS/OW/GZ/01530/2026</w:t>
      </w:r>
      <w:r w:rsidR="00477B4A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lang w:eastAsia="pl-PL"/>
        </w:rPr>
        <w:t xml:space="preserve">prowadzonym w trybie przetargu nieograniczonego pn. </w:t>
      </w:r>
      <w:r w:rsidR="00477B4A" w:rsidRPr="00477B4A">
        <w:rPr>
          <w:rFonts w:cstheme="minorHAnsi"/>
          <w:lang w:eastAsia="pl-PL"/>
        </w:rPr>
        <w:t>Dostawa sukcesywna wkładek bezpiecznikowych wnętrzowych SN na potrzeby PGE Dystrybucja S.A. Oddział Warszawa</w:t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 w:rsidR="00477B4A">
        <w:rPr>
          <w:rFonts w:cstheme="minorHAnsi"/>
          <w:lang w:eastAsia="pl-PL"/>
        </w:rPr>
        <w:t>3</w:t>
      </w:r>
      <w:r w:rsidRPr="000D24FD">
        <w:rPr>
          <w:rFonts w:cstheme="minorHAnsi"/>
          <w:lang w:eastAsia="pl-PL"/>
        </w:rPr>
        <w:t xml:space="preserve"> lat przed upływem terminu składania Ofert wykonaliśmy następujące </w:t>
      </w:r>
      <w:r w:rsidR="00477B4A">
        <w:rPr>
          <w:rFonts w:cstheme="minorHAnsi"/>
        </w:rPr>
        <w:t>dostawy</w:t>
      </w:r>
      <w:r w:rsidRPr="000D24FD">
        <w:rPr>
          <w:rFonts w:cstheme="minorHAnsi"/>
          <w:lang w:eastAsia="pl-PL"/>
        </w:rPr>
        <w:t>:</w:t>
      </w:r>
    </w:p>
    <w:p w14:paraId="7A809737" w14:textId="1E64CC2A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D24FD" w:rsidRPr="000D24FD" w14:paraId="2CB8218D" w14:textId="77777777" w:rsidTr="00DC202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05CF6F3" w14:textId="4F48E410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  <w:r w:rsidR="00FD2C1A">
              <w:rPr>
                <w:rFonts w:cstheme="minorHAnsi"/>
              </w:rPr>
              <w:t>/ numer umowy</w:t>
            </w:r>
          </w:p>
          <w:p w14:paraId="797A953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3E0D763" w14:textId="600B0EE8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</w:t>
            </w:r>
            <w:r w:rsidR="00477B4A">
              <w:rPr>
                <w:rFonts w:cstheme="minorHAnsi"/>
              </w:rPr>
              <w:t>dostaw</w:t>
            </w:r>
            <w:r w:rsidR="00FD2C1A">
              <w:rPr>
                <w:rFonts w:cstheme="minorHAnsi"/>
              </w:rPr>
              <w:t xml:space="preserve"> </w:t>
            </w:r>
            <w:r w:rsidRPr="00DC202A">
              <w:rPr>
                <w:rFonts w:cstheme="minorHAnsi"/>
              </w:rPr>
              <w:t xml:space="preserve">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DC202A" w:rsidRDefault="000D24FD" w:rsidP="00E260FA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77777777" w:rsidR="000D24FD" w:rsidRPr="00DC202A" w:rsidRDefault="000D24FD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D24FD" w:rsidRPr="000D24FD" w14:paraId="3F4D1670" w14:textId="77777777" w:rsidTr="00477B4A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EBEA47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772C9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  <w:tcBorders>
              <w:bottom w:val="single" w:sz="4" w:space="0" w:color="auto"/>
            </w:tcBorders>
          </w:tcPr>
          <w:p w14:paraId="064B41B5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  <w:bottom w:val="single" w:sz="4" w:space="0" w:color="auto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0D24FD" w:rsidRPr="000D24FD" w:rsidRDefault="00DC202A" w:rsidP="00E260FA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="000D24FD"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0D24FD" w:rsidRPr="000D24FD" w14:paraId="47694236" w14:textId="77777777" w:rsidTr="00477B4A">
        <w:trPr>
          <w:trHeight w:val="8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9F08" w14:textId="77777777" w:rsidR="000D24FD" w:rsidRPr="000D24FD" w:rsidRDefault="000D24FD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AF4D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FC0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922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DA89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477B4A" w:rsidRPr="000D24FD" w14:paraId="7E79271F" w14:textId="77777777" w:rsidTr="00477B4A">
        <w:trPr>
          <w:trHeight w:val="8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3D89" w14:textId="77777777" w:rsidR="00477B4A" w:rsidRPr="000D24FD" w:rsidRDefault="00477B4A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6A03" w14:textId="77777777" w:rsidR="00477B4A" w:rsidRPr="000D24FD" w:rsidRDefault="00477B4A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EC9A" w14:textId="77777777" w:rsidR="00477B4A" w:rsidRPr="000D24FD" w:rsidRDefault="00477B4A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9EEC" w14:textId="77777777" w:rsidR="00477B4A" w:rsidRPr="000D24FD" w:rsidRDefault="00477B4A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8871" w14:textId="77777777" w:rsidR="00477B4A" w:rsidRPr="000D24FD" w:rsidRDefault="00477B4A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468B" w14:textId="77777777" w:rsidR="00477B4A" w:rsidRPr="000D24FD" w:rsidRDefault="00477B4A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477B4A" w:rsidRPr="000D24FD" w14:paraId="0C520BA1" w14:textId="77777777" w:rsidTr="00477B4A">
        <w:trPr>
          <w:trHeight w:val="8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D927" w14:textId="77777777" w:rsidR="00477B4A" w:rsidRPr="000D24FD" w:rsidRDefault="00477B4A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A9ED" w14:textId="77777777" w:rsidR="00477B4A" w:rsidRPr="000D24FD" w:rsidRDefault="00477B4A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AD35" w14:textId="77777777" w:rsidR="00477B4A" w:rsidRPr="000D24FD" w:rsidRDefault="00477B4A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A85D" w14:textId="77777777" w:rsidR="00477B4A" w:rsidRPr="000D24FD" w:rsidRDefault="00477B4A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D704" w14:textId="77777777" w:rsidR="00477B4A" w:rsidRPr="000D24FD" w:rsidRDefault="00477B4A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AF7D" w14:textId="77777777" w:rsidR="00477B4A" w:rsidRPr="000D24FD" w:rsidRDefault="00477B4A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2C1DE8E9" w14:textId="2EF53F49" w:rsidR="000D24FD" w:rsidRPr="000D24FD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bookmarkStart w:id="6" w:name="_Hlk222910491"/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bookmarkEnd w:id="6"/>
    <w:p w14:paraId="127CFD93" w14:textId="77777777" w:rsidR="000D24FD" w:rsidRPr="000D24FD" w:rsidRDefault="000D24FD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78E7EFF9" w:rsidR="000D24FD" w:rsidRPr="000D24FD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</w:t>
      </w:r>
      <w:r w:rsidR="00477B4A">
        <w:rPr>
          <w:rFonts w:cstheme="minorHAnsi"/>
        </w:rPr>
        <w:t>dostawy</w:t>
      </w:r>
      <w:r w:rsidRPr="000D24FD">
        <w:rPr>
          <w:rFonts w:cstheme="minorHAnsi"/>
        </w:rPr>
        <w:t xml:space="preserve"> zostały wykonane lub są 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762622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02A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30301BF" w14:textId="77777777" w:rsidR="00477B4A" w:rsidRPr="00477B4A" w:rsidRDefault="00477B4A" w:rsidP="00477B4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477B4A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566B1BC" w14:textId="77777777" w:rsidR="00477B4A" w:rsidRPr="00477B4A" w:rsidRDefault="00477B4A" w:rsidP="00477B4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477B4A">
            <w:rPr>
              <w:rFonts w:asciiTheme="majorHAnsi" w:hAnsiTheme="majorHAnsi"/>
              <w:color w:val="000000" w:themeColor="text1"/>
              <w:sz w:val="14"/>
              <w:szCs w:val="18"/>
            </w:rPr>
            <w:t>Dostawa sukcesywna wkładek bezpiecznikowych wnętrzowych SN na potrzeby PGE Dystrybucja S.A. Oddział Warszawa</w:t>
          </w:r>
        </w:p>
        <w:p w14:paraId="5205B493" w14:textId="7FBD5FB8" w:rsidR="00347E8D" w:rsidRPr="006B2C28" w:rsidRDefault="00477B4A" w:rsidP="00477B4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477B4A"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POST/DYS/OW/GZ/01530/2026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56E8B8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42934552">
    <w:abstractNumId w:val="17"/>
  </w:num>
  <w:num w:numId="2" w16cid:durableId="1248996399">
    <w:abstractNumId w:val="7"/>
  </w:num>
  <w:num w:numId="3" w16cid:durableId="1368868558">
    <w:abstractNumId w:val="12"/>
  </w:num>
  <w:num w:numId="4" w16cid:durableId="1474760816">
    <w:abstractNumId w:val="19"/>
  </w:num>
  <w:num w:numId="5" w16cid:durableId="1463304889">
    <w:abstractNumId w:val="17"/>
  </w:num>
  <w:num w:numId="6" w16cid:durableId="755899415">
    <w:abstractNumId w:val="17"/>
  </w:num>
  <w:num w:numId="7" w16cid:durableId="2028677599">
    <w:abstractNumId w:val="3"/>
  </w:num>
  <w:num w:numId="8" w16cid:durableId="467556795">
    <w:abstractNumId w:val="26"/>
  </w:num>
  <w:num w:numId="9" w16cid:durableId="400831457">
    <w:abstractNumId w:val="16"/>
  </w:num>
  <w:num w:numId="10" w16cid:durableId="1010253425">
    <w:abstractNumId w:val="4"/>
  </w:num>
  <w:num w:numId="11" w16cid:durableId="946699911">
    <w:abstractNumId w:val="13"/>
  </w:num>
  <w:num w:numId="12" w16cid:durableId="46925793">
    <w:abstractNumId w:val="11"/>
  </w:num>
  <w:num w:numId="13" w16cid:durableId="2018994002">
    <w:abstractNumId w:val="25"/>
  </w:num>
  <w:num w:numId="14" w16cid:durableId="784151056">
    <w:abstractNumId w:val="21"/>
  </w:num>
  <w:num w:numId="15" w16cid:durableId="380789403">
    <w:abstractNumId w:val="15"/>
  </w:num>
  <w:num w:numId="16" w16cid:durableId="421293252">
    <w:abstractNumId w:val="9"/>
  </w:num>
  <w:num w:numId="17" w16cid:durableId="71465928">
    <w:abstractNumId w:val="5"/>
  </w:num>
  <w:num w:numId="18" w16cid:durableId="18405381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25669629">
    <w:abstractNumId w:val="0"/>
  </w:num>
  <w:num w:numId="20" w16cid:durableId="1023944707">
    <w:abstractNumId w:val="27"/>
  </w:num>
  <w:num w:numId="21" w16cid:durableId="997460230">
    <w:abstractNumId w:val="1"/>
  </w:num>
  <w:num w:numId="22" w16cid:durableId="632248046">
    <w:abstractNumId w:val="14"/>
  </w:num>
  <w:num w:numId="23" w16cid:durableId="1190266430">
    <w:abstractNumId w:val="10"/>
  </w:num>
  <w:num w:numId="24" w16cid:durableId="134639722">
    <w:abstractNumId w:val="20"/>
  </w:num>
  <w:num w:numId="25" w16cid:durableId="2114549971">
    <w:abstractNumId w:val="24"/>
  </w:num>
  <w:num w:numId="26" w16cid:durableId="1391003099">
    <w:abstractNumId w:val="2"/>
  </w:num>
  <w:num w:numId="27" w16cid:durableId="47463839">
    <w:abstractNumId w:val="23"/>
  </w:num>
  <w:num w:numId="28" w16cid:durableId="1770999619">
    <w:abstractNumId w:val="22"/>
  </w:num>
  <w:num w:numId="29" w16cid:durableId="6398491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982043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066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52BB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4025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6543"/>
    <w:rsid w:val="001E7E73"/>
    <w:rsid w:val="001F3242"/>
    <w:rsid w:val="001F3600"/>
    <w:rsid w:val="001F3F20"/>
    <w:rsid w:val="001F737A"/>
    <w:rsid w:val="002067F1"/>
    <w:rsid w:val="00224257"/>
    <w:rsid w:val="00224AE3"/>
    <w:rsid w:val="0024291C"/>
    <w:rsid w:val="00257F22"/>
    <w:rsid w:val="00264A06"/>
    <w:rsid w:val="00265B9D"/>
    <w:rsid w:val="00270752"/>
    <w:rsid w:val="002743D5"/>
    <w:rsid w:val="002768AC"/>
    <w:rsid w:val="00281C0D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1F1E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369"/>
    <w:rsid w:val="00466493"/>
    <w:rsid w:val="00473D75"/>
    <w:rsid w:val="0047759A"/>
    <w:rsid w:val="00477B4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FDA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2ED8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457F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87A51"/>
    <w:rsid w:val="00AA134E"/>
    <w:rsid w:val="00AA3417"/>
    <w:rsid w:val="00AB5621"/>
    <w:rsid w:val="00AB78A2"/>
    <w:rsid w:val="00AC4A8D"/>
    <w:rsid w:val="00AC5A4C"/>
    <w:rsid w:val="00AC743E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302D1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1DE6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04270"/>
    <w:rsid w:val="00E077F6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2C1A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0263A9-99FD-4A33-93DB-D4523DA9F9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ab6a7fc3-c441-41c3-bbfc-a960266391eb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5DF5431-19A1-46F6-A295-67B55558E5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9</TotalTime>
  <Pages>1</Pages>
  <Words>171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Matuszewski Paweł [PGE Dystr. O.Warszawa]</cp:lastModifiedBy>
  <cp:revision>6</cp:revision>
  <cp:lastPrinted>2024-07-15T11:21:00Z</cp:lastPrinted>
  <dcterms:created xsi:type="dcterms:W3CDTF">2026-02-25T10:16:00Z</dcterms:created>
  <dcterms:modified xsi:type="dcterms:W3CDTF">2026-04-23T09:47:00Z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2026-02-25T10:16:35Z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b419bc5e-70e7-4556-aadc-e864b7b3adab</vt:lpwstr>
  </property>
  <property fmtid="{D5CDD505-2E9C-101B-9397-08002B2CF9AE}" pid="9" name="MSIP_Label_66b5d990-821a-4d41-b503-280f184b2126_ContentBits">
    <vt:lpwstr>0</vt:lpwstr>
  </property>
</Properties>
</file>